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35783228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835781879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0F51F0C8" w:rsidR="00C15BEB" w:rsidRPr="00B14BD5" w:rsidRDefault="00B14BD5" w:rsidP="00DF1ACB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DF1ACB">
              <w:rPr>
                <w:color w:val="000000"/>
                <w:szCs w:val="28"/>
              </w:rPr>
              <w:t>24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DF1ACB">
              <w:rPr>
                <w:color w:val="000000"/>
                <w:szCs w:val="28"/>
              </w:rPr>
              <w:t>марта</w:t>
            </w:r>
            <w:r>
              <w:rPr>
                <w:color w:val="000000"/>
                <w:szCs w:val="28"/>
              </w:rPr>
              <w:t xml:space="preserve"> 202</w:t>
            </w:r>
            <w:r w:rsidR="00DF1ACB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2D99F92E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DF1ACB">
              <w:rPr>
                <w:b/>
                <w:color w:val="000000"/>
                <w:szCs w:val="28"/>
              </w:rPr>
              <w:t>7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1A61BB">
              <w:rPr>
                <w:b/>
                <w:color w:val="000000"/>
                <w:szCs w:val="28"/>
              </w:rPr>
              <w:t>3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2D11611A" w14:textId="686E76DB" w:rsidR="00637F08" w:rsidRDefault="00C15BEB" w:rsidP="00B72D8D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DF1ACB">
        <w:rPr>
          <w:b/>
          <w:szCs w:val="28"/>
        </w:rPr>
        <w:t>ой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DF1ACB">
        <w:rPr>
          <w:b/>
          <w:szCs w:val="28"/>
        </w:rPr>
        <w:t>ой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DF1ACB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DF1ACB">
        <w:rPr>
          <w:b/>
          <w:szCs w:val="28"/>
        </w:rPr>
        <w:t>ого</w:t>
      </w:r>
      <w:r w:rsidR="004B684E">
        <w:rPr>
          <w:b/>
          <w:szCs w:val="28"/>
        </w:rPr>
        <w:t xml:space="preserve"> участк</w:t>
      </w:r>
      <w:r w:rsidR="00DF1ACB">
        <w:rPr>
          <w:b/>
          <w:szCs w:val="28"/>
        </w:rPr>
        <w:t>а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>№</w:t>
      </w:r>
      <w:r w:rsidR="00DF1ACB">
        <w:rPr>
          <w:b/>
          <w:szCs w:val="28"/>
        </w:rPr>
        <w:t>1461</w:t>
      </w:r>
      <w:r w:rsidR="00042D41" w:rsidRPr="00042D41">
        <w:rPr>
          <w:b/>
          <w:szCs w:val="28"/>
        </w:rPr>
        <w:t xml:space="preserve"> </w:t>
      </w:r>
      <w:r w:rsidR="00A63A0A">
        <w:rPr>
          <w:b/>
          <w:szCs w:val="28"/>
        </w:rPr>
        <w:t xml:space="preserve">и зачислении </w:t>
      </w:r>
      <w:r w:rsidR="00A657ED">
        <w:rPr>
          <w:b/>
          <w:szCs w:val="28"/>
        </w:rPr>
        <w:t>в</w:t>
      </w:r>
      <w:r w:rsidR="00976CDD">
        <w:rPr>
          <w:b/>
          <w:szCs w:val="28"/>
        </w:rPr>
        <w:t xml:space="preserve"> резерв</w:t>
      </w:r>
      <w:r w:rsidR="00DF1ACB">
        <w:rPr>
          <w:b/>
          <w:szCs w:val="28"/>
        </w:rPr>
        <w:t xml:space="preserve"> состава</w:t>
      </w:r>
      <w:r w:rsidR="00A63A0A">
        <w:rPr>
          <w:b/>
          <w:szCs w:val="28"/>
        </w:rPr>
        <w:t xml:space="preserve"> </w:t>
      </w:r>
      <w:r w:rsidR="008B2639">
        <w:rPr>
          <w:b/>
          <w:szCs w:val="28"/>
        </w:rPr>
        <w:t>участков</w:t>
      </w:r>
      <w:r w:rsidR="00DF1ACB">
        <w:rPr>
          <w:b/>
          <w:szCs w:val="28"/>
        </w:rPr>
        <w:t>ой</w:t>
      </w:r>
      <w:r w:rsidR="008B2639">
        <w:rPr>
          <w:b/>
          <w:szCs w:val="28"/>
        </w:rPr>
        <w:t xml:space="preserve"> </w:t>
      </w:r>
      <w:r w:rsidR="00A63A0A">
        <w:rPr>
          <w:b/>
          <w:szCs w:val="28"/>
        </w:rPr>
        <w:t>избирательн</w:t>
      </w:r>
      <w:r w:rsidR="00DF1ACB">
        <w:rPr>
          <w:b/>
          <w:szCs w:val="28"/>
        </w:rPr>
        <w:t>ой</w:t>
      </w:r>
      <w:r w:rsidR="00A63A0A">
        <w:rPr>
          <w:b/>
          <w:szCs w:val="28"/>
        </w:rPr>
        <w:t xml:space="preserve"> комисси</w:t>
      </w:r>
      <w:r w:rsidR="00DF1ACB">
        <w:rPr>
          <w:b/>
          <w:szCs w:val="28"/>
        </w:rPr>
        <w:t>и</w:t>
      </w:r>
      <w:r w:rsidR="00A63A0A">
        <w:rPr>
          <w:b/>
          <w:szCs w:val="28"/>
        </w:rPr>
        <w:t xml:space="preserve"> избирательн</w:t>
      </w:r>
      <w:r w:rsidR="00DF1ACB">
        <w:rPr>
          <w:b/>
          <w:szCs w:val="28"/>
        </w:rPr>
        <w:t>ого</w:t>
      </w:r>
      <w:r w:rsidR="00A63A0A">
        <w:rPr>
          <w:b/>
          <w:szCs w:val="28"/>
        </w:rPr>
        <w:t xml:space="preserve"> участк</w:t>
      </w:r>
      <w:r w:rsidR="00DF1ACB">
        <w:rPr>
          <w:b/>
          <w:szCs w:val="28"/>
        </w:rPr>
        <w:t>а</w:t>
      </w:r>
      <w:r w:rsidR="00A63A0A">
        <w:rPr>
          <w:b/>
          <w:szCs w:val="28"/>
        </w:rPr>
        <w:t xml:space="preserve"> №</w:t>
      </w:r>
      <w:bookmarkStart w:id="0" w:name="_GoBack"/>
      <w:bookmarkEnd w:id="0"/>
      <w:r w:rsidR="00A63A0A">
        <w:rPr>
          <w:b/>
          <w:szCs w:val="28"/>
        </w:rPr>
        <w:t xml:space="preserve"> </w:t>
      </w:r>
      <w:r w:rsidR="00B72D8D" w:rsidRPr="00B72D8D">
        <w:rPr>
          <w:b/>
          <w:szCs w:val="28"/>
        </w:rPr>
        <w:t>14</w:t>
      </w:r>
      <w:r w:rsidR="00DF1ACB">
        <w:rPr>
          <w:b/>
          <w:szCs w:val="28"/>
        </w:rPr>
        <w:t>6</w:t>
      </w:r>
      <w:r w:rsidR="00B72D8D" w:rsidRPr="00B72D8D">
        <w:rPr>
          <w:b/>
          <w:szCs w:val="28"/>
        </w:rPr>
        <w:t>1</w:t>
      </w:r>
      <w:r w:rsidR="00DF1ACB">
        <w:rPr>
          <w:b/>
          <w:szCs w:val="28"/>
        </w:rPr>
        <w:t>.</w:t>
      </w:r>
    </w:p>
    <w:p w14:paraId="1131B4AD" w14:textId="77777777" w:rsidR="003A6BAB" w:rsidRPr="00B72D8D" w:rsidRDefault="003A6BAB" w:rsidP="00B72D8D">
      <w:pPr>
        <w:rPr>
          <w:b/>
          <w:szCs w:val="28"/>
        </w:rPr>
      </w:pPr>
    </w:p>
    <w:p w14:paraId="6C0FC407" w14:textId="24616CF6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1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>,</w:t>
      </w:r>
      <w:r w:rsidR="00B72D8D" w:rsidRPr="00B72D8D">
        <w:rPr>
          <w:szCs w:val="28"/>
        </w:rPr>
        <w:t xml:space="preserve"> </w:t>
      </w:r>
      <w:r w:rsidR="00B72D8D">
        <w:rPr>
          <w:szCs w:val="28"/>
        </w:rPr>
        <w:t xml:space="preserve">п.19 ст. 2 </w:t>
      </w:r>
      <w:r w:rsidR="006C61CF" w:rsidRPr="00A45133">
        <w:rPr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№152/1137-66</w:t>
      </w:r>
      <w:r w:rsidR="00B72D8D">
        <w:rPr>
          <w:szCs w:val="28"/>
        </w:rPr>
        <w:t>,</w:t>
      </w:r>
      <w:r w:rsidR="00B72D8D" w:rsidRPr="00A45133">
        <w:rPr>
          <w:szCs w:val="28"/>
        </w:rPr>
        <w:t xml:space="preserve"> </w:t>
      </w:r>
      <w:r w:rsidR="00B14BD5">
        <w:t xml:space="preserve">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="00042D41">
        <w:rPr>
          <w:szCs w:val="28"/>
        </w:rPr>
        <w:t xml:space="preserve"> и пп. 20</w:t>
      </w:r>
      <w:r w:rsidRPr="00121E2F">
        <w:rPr>
          <w:szCs w:val="28"/>
        </w:rPr>
        <w:t xml:space="preserve"> п. </w:t>
      </w:r>
      <w:r w:rsidR="00042D41">
        <w:rPr>
          <w:szCs w:val="28"/>
        </w:rPr>
        <w:t>2.1</w:t>
      </w:r>
      <w:r w:rsidRPr="00121E2F">
        <w:rPr>
          <w:szCs w:val="28"/>
        </w:rPr>
        <w:t xml:space="preserve"> </w:t>
      </w:r>
      <w:bookmarkStart w:id="2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2"/>
      <w:r w:rsidRPr="00121E2F">
        <w:rPr>
          <w:szCs w:val="28"/>
        </w:rPr>
        <w:t>Территориальная избирательная комиссия № 50</w:t>
      </w:r>
    </w:p>
    <w:bookmarkEnd w:id="1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323E3FC1" w14:textId="448FFEC0" w:rsidR="008E3EAE" w:rsidRPr="00042D41" w:rsidRDefault="009A6EDB" w:rsidP="00042D41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A63A0A">
        <w:rPr>
          <w:szCs w:val="28"/>
        </w:rPr>
        <w:t xml:space="preserve">. </w:t>
      </w:r>
      <w:r w:rsidR="00A63A0A" w:rsidRPr="00144328">
        <w:rPr>
          <w:szCs w:val="28"/>
        </w:rPr>
        <w:t>Освободить член</w:t>
      </w:r>
      <w:r w:rsidR="00A63A0A">
        <w:rPr>
          <w:szCs w:val="28"/>
        </w:rPr>
        <w:t>ов</w:t>
      </w:r>
      <w:r w:rsidR="00A63A0A" w:rsidRPr="00144328">
        <w:rPr>
          <w:szCs w:val="28"/>
        </w:rPr>
        <w:t xml:space="preserve"> </w:t>
      </w:r>
      <w:r w:rsidR="00DF1ACB" w:rsidRPr="00DF1ACB">
        <w:rPr>
          <w:szCs w:val="28"/>
        </w:rPr>
        <w:t xml:space="preserve">участковой избирательной комиссии избирательного участка №1461 </w:t>
      </w:r>
      <w:r w:rsidR="004E10F9" w:rsidRPr="00144328">
        <w:rPr>
          <w:szCs w:val="28"/>
        </w:rPr>
        <w:t>с правом решающего голоса от обязанностей члена участковой избирательной комиссии до истечения срока полномочий</w:t>
      </w:r>
      <w:r w:rsidR="00042D41">
        <w:rPr>
          <w:szCs w:val="28"/>
        </w:rPr>
        <w:t xml:space="preserve"> согласно приложению № 1 к настоящему решению, </w:t>
      </w:r>
      <w:r w:rsidR="004E10F9">
        <w:rPr>
          <w:szCs w:val="28"/>
        </w:rPr>
        <w:t>и зачислить в резерв состав</w:t>
      </w:r>
      <w:r w:rsidR="00DF1ACB">
        <w:rPr>
          <w:szCs w:val="28"/>
        </w:rPr>
        <w:t>а</w:t>
      </w:r>
      <w:r w:rsidR="004E10F9">
        <w:rPr>
          <w:szCs w:val="28"/>
        </w:rPr>
        <w:t xml:space="preserve"> </w:t>
      </w:r>
      <w:r w:rsidR="00DF1ACB" w:rsidRPr="00DF1ACB">
        <w:rPr>
          <w:szCs w:val="28"/>
        </w:rPr>
        <w:t xml:space="preserve">участковой избирательной комиссии избирательного участка №1461 </w:t>
      </w:r>
      <w:r w:rsidR="004E10F9">
        <w:rPr>
          <w:szCs w:val="28"/>
        </w:rPr>
        <w:t xml:space="preserve">согласно приложению № </w:t>
      </w:r>
      <w:r w:rsidR="00042D41">
        <w:rPr>
          <w:szCs w:val="28"/>
        </w:rPr>
        <w:t>2</w:t>
      </w:r>
      <w:r w:rsidR="004E10F9">
        <w:rPr>
          <w:szCs w:val="28"/>
        </w:rPr>
        <w:t xml:space="preserve"> к настоящему решению</w:t>
      </w:r>
      <w:r w:rsidR="004E10F9" w:rsidRPr="00144328">
        <w:rPr>
          <w:szCs w:val="28"/>
        </w:rPr>
        <w:t>.</w:t>
      </w:r>
    </w:p>
    <w:p w14:paraId="5ED2C878" w14:textId="12097898" w:rsidR="00C15BEB" w:rsidRDefault="00042D41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63AF7D81" w14:textId="77777777" w:rsidR="003A6BAB" w:rsidRDefault="00042D41" w:rsidP="003A6BAB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7FFE8E8C" w:rsidR="00C15BEB" w:rsidRPr="00C90B73" w:rsidRDefault="00042D41" w:rsidP="003A6BAB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2A696615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7D2C74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29C0FE04" w:rsidR="007D2C74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p w14:paraId="6BDDA9C8" w14:textId="77777777" w:rsidR="007D2C74" w:rsidRDefault="007D2C74">
      <w:pPr>
        <w:jc w:val="left"/>
        <w:rPr>
          <w:szCs w:val="28"/>
        </w:rPr>
      </w:pPr>
      <w:r>
        <w:rPr>
          <w:szCs w:val="28"/>
        </w:rPr>
        <w:br w:type="page"/>
      </w:r>
    </w:p>
    <w:p w14:paraId="1CB95719" w14:textId="632CDD7F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 xml:space="preserve">Приложение </w:t>
      </w:r>
    </w:p>
    <w:p w14:paraId="0D4F1488" w14:textId="77777777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2DD34C98" w14:textId="29B8F1F5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 w:rsidR="00DF1ACB">
        <w:rPr>
          <w:sz w:val="24"/>
        </w:rPr>
        <w:t>24 марта</w:t>
      </w:r>
      <w:r>
        <w:rPr>
          <w:sz w:val="24"/>
        </w:rPr>
        <w:t xml:space="preserve"> 202</w:t>
      </w:r>
      <w:r w:rsidR="00DF1ACB">
        <w:rPr>
          <w:sz w:val="24"/>
        </w:rPr>
        <w:t>6</w:t>
      </w:r>
      <w:r>
        <w:rPr>
          <w:sz w:val="24"/>
        </w:rPr>
        <w:t xml:space="preserve"> года № </w:t>
      </w:r>
      <w:r w:rsidR="00DF1ACB">
        <w:rPr>
          <w:sz w:val="24"/>
        </w:rPr>
        <w:t>7</w:t>
      </w:r>
      <w:r>
        <w:rPr>
          <w:sz w:val="24"/>
        </w:rPr>
        <w:t>-</w:t>
      </w:r>
      <w:r w:rsidR="008B2FEE">
        <w:rPr>
          <w:sz w:val="24"/>
        </w:rPr>
        <w:t>3</w:t>
      </w:r>
    </w:p>
    <w:p w14:paraId="1E2E3CFC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</w:p>
    <w:p w14:paraId="6EE65A3F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Список членов участковых избирательных комиссий избирательных участков с правом решающего голоса, освобожденных от должности </w:t>
      </w:r>
    </w:p>
    <w:p w14:paraId="162126C3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члена участковой комиссии</w:t>
      </w:r>
    </w:p>
    <w:p w14:paraId="10D8D4B2" w14:textId="77777777" w:rsidR="007D2C74" w:rsidRDefault="007D2C74" w:rsidP="007D2C74">
      <w:pPr>
        <w:autoSpaceDE w:val="0"/>
        <w:autoSpaceDN w:val="0"/>
        <w:adjustRightInd w:val="0"/>
        <w:jc w:val="both"/>
        <w:rPr>
          <w:szCs w:val="28"/>
        </w:rPr>
      </w:pPr>
    </w:p>
    <w:p w14:paraId="69645993" w14:textId="77777777" w:rsidR="007D2C74" w:rsidRPr="005C45B6" w:rsidRDefault="007D2C74" w:rsidP="007D2C7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4348"/>
        <w:gridCol w:w="4395"/>
      </w:tblGrid>
      <w:tr w:rsidR="00DF1ACB" w:rsidRPr="008A5AF1" w14:paraId="7CFC4085" w14:textId="77777777" w:rsidTr="00DF1AC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3CFC" w14:textId="77777777" w:rsidR="00DF1ACB" w:rsidRPr="00CB012A" w:rsidRDefault="00DF1ACB" w:rsidP="007E1C11">
            <w:pPr>
              <w:rPr>
                <w:szCs w:val="28"/>
                <w:lang w:eastAsia="en-US"/>
              </w:rPr>
            </w:pPr>
            <w:r w:rsidRPr="00CB012A">
              <w:rPr>
                <w:szCs w:val="28"/>
              </w:rPr>
              <w:t>№ п</w:t>
            </w:r>
            <w:r w:rsidRPr="00CB012A">
              <w:rPr>
                <w:szCs w:val="28"/>
                <w:lang w:val="en-US"/>
              </w:rPr>
              <w:t>/</w:t>
            </w:r>
            <w:r w:rsidRPr="00CB012A">
              <w:rPr>
                <w:szCs w:val="28"/>
              </w:rPr>
              <w:t>п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6E8E" w14:textId="77777777" w:rsidR="00DF1ACB" w:rsidRPr="008A5AF1" w:rsidRDefault="00DF1ACB" w:rsidP="007E1C11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3B7" w14:textId="77777777" w:rsidR="00DF1ACB" w:rsidRPr="008A5AF1" w:rsidRDefault="00DF1ACB" w:rsidP="007E1C11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</w:tr>
      <w:tr w:rsidR="00DF1ACB" w:rsidRPr="008A5AF1" w14:paraId="58E8960D" w14:textId="77777777" w:rsidTr="00DF1AC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A88" w14:textId="797F322B" w:rsidR="00DF1ACB" w:rsidRPr="00CB012A" w:rsidRDefault="00DF1ACB" w:rsidP="00752E7B">
            <w:pPr>
              <w:rPr>
                <w:szCs w:val="28"/>
              </w:rPr>
            </w:pPr>
            <w:r w:rsidRPr="00BF3A85">
              <w:t>1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860E" w14:textId="77777777" w:rsidR="00DF1ACB" w:rsidRPr="00DF1ACB" w:rsidRDefault="00DF1ACB" w:rsidP="00DF1ACB">
            <w:pPr>
              <w:rPr>
                <w:color w:val="000000"/>
                <w:szCs w:val="28"/>
              </w:rPr>
            </w:pPr>
            <w:r w:rsidRPr="00DF1ACB">
              <w:rPr>
                <w:color w:val="000000"/>
                <w:szCs w:val="28"/>
              </w:rPr>
              <w:t>Алексащенкова Дарья Александровна</w:t>
            </w:r>
          </w:p>
          <w:p w14:paraId="7B8A03F5" w14:textId="6D26965C" w:rsidR="00DF1ACB" w:rsidRPr="00DF1ACB" w:rsidRDefault="00DF1ACB" w:rsidP="00752E7B">
            <w:pPr>
              <w:rPr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2D0" w14:textId="3D12ACA4" w:rsidR="00DF1ACB" w:rsidRPr="008B2FEE" w:rsidRDefault="00DF1ACB" w:rsidP="00752E7B">
            <w:pPr>
              <w:rPr>
                <w:sz w:val="24"/>
              </w:rPr>
            </w:pPr>
            <w:r w:rsidRPr="00BF3A85">
              <w:t>собрание избирателей по месту жительства</w:t>
            </w:r>
          </w:p>
        </w:tc>
      </w:tr>
      <w:tr w:rsidR="00DF1ACB" w:rsidRPr="008A5AF1" w14:paraId="791A7A79" w14:textId="77777777" w:rsidTr="00DF1AC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907B" w14:textId="37EC534D" w:rsidR="00DF1ACB" w:rsidRPr="00CB012A" w:rsidRDefault="00DF1ACB" w:rsidP="00752E7B">
            <w:pPr>
              <w:rPr>
                <w:szCs w:val="28"/>
              </w:rPr>
            </w:pPr>
            <w:r w:rsidRPr="00BF3A85">
              <w:t>2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68A" w14:textId="77777777" w:rsidR="00DF1ACB" w:rsidRPr="00DF1ACB" w:rsidRDefault="00DF1ACB" w:rsidP="00DF1ACB">
            <w:pPr>
              <w:rPr>
                <w:color w:val="000000"/>
                <w:szCs w:val="28"/>
              </w:rPr>
            </w:pPr>
            <w:r w:rsidRPr="00DF1ACB">
              <w:rPr>
                <w:color w:val="000000"/>
                <w:szCs w:val="28"/>
              </w:rPr>
              <w:t>Братчиков Ян Павлович</w:t>
            </w:r>
          </w:p>
          <w:p w14:paraId="46699A19" w14:textId="059D4D1C" w:rsidR="00DF1ACB" w:rsidRPr="00DF1ACB" w:rsidRDefault="00DF1ACB" w:rsidP="00752E7B">
            <w:pPr>
              <w:rPr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7BA2" w14:textId="50536D57" w:rsidR="00DF1ACB" w:rsidRPr="008B2FEE" w:rsidRDefault="00DF1ACB" w:rsidP="00752E7B">
            <w:pPr>
              <w:rPr>
                <w:sz w:val="24"/>
              </w:rPr>
            </w:pPr>
            <w:r w:rsidRPr="00BF3A85">
              <w:t>собрание избирателей по месту жительства</w:t>
            </w:r>
          </w:p>
        </w:tc>
      </w:tr>
    </w:tbl>
    <w:p w14:paraId="02203C96" w14:textId="39E42725" w:rsidR="00CB012A" w:rsidRDefault="00CB012A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00BE76BC" w14:textId="44AED9A7" w:rsidR="00CB012A" w:rsidRDefault="00CB012A">
      <w:pPr>
        <w:jc w:val="left"/>
        <w:rPr>
          <w:szCs w:val="28"/>
        </w:rPr>
      </w:pPr>
    </w:p>
    <w:sectPr w:rsidR="00CB012A" w:rsidSect="00CB012A">
      <w:pgSz w:w="11906" w:h="16838"/>
      <w:pgMar w:top="851" w:right="851" w:bottom="993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3A64A" w14:textId="77777777" w:rsidR="008D6B77" w:rsidRDefault="008D6B77" w:rsidP="008A42CE">
      <w:r>
        <w:separator/>
      </w:r>
    </w:p>
  </w:endnote>
  <w:endnote w:type="continuationSeparator" w:id="0">
    <w:p w14:paraId="109486F1" w14:textId="77777777" w:rsidR="008D6B77" w:rsidRDefault="008D6B77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80A0E" w14:textId="77777777" w:rsidR="008D6B77" w:rsidRDefault="008D6B77" w:rsidP="008A42CE">
      <w:r>
        <w:separator/>
      </w:r>
    </w:p>
  </w:footnote>
  <w:footnote w:type="continuationSeparator" w:id="0">
    <w:p w14:paraId="608E66A1" w14:textId="77777777" w:rsidR="008D6B77" w:rsidRDefault="008D6B77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0B93"/>
    <w:rsid w:val="00022A37"/>
    <w:rsid w:val="000239C4"/>
    <w:rsid w:val="00032AE4"/>
    <w:rsid w:val="00032D12"/>
    <w:rsid w:val="00035B70"/>
    <w:rsid w:val="00042D41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0E6A44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A61BB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A6BAB"/>
    <w:rsid w:val="003B4FF8"/>
    <w:rsid w:val="003C5E33"/>
    <w:rsid w:val="003D3B48"/>
    <w:rsid w:val="003D614B"/>
    <w:rsid w:val="003E39B5"/>
    <w:rsid w:val="003F5701"/>
    <w:rsid w:val="00400BB7"/>
    <w:rsid w:val="00410B8D"/>
    <w:rsid w:val="00414156"/>
    <w:rsid w:val="004200BE"/>
    <w:rsid w:val="00432C41"/>
    <w:rsid w:val="0043340F"/>
    <w:rsid w:val="00437A31"/>
    <w:rsid w:val="004415A4"/>
    <w:rsid w:val="00443B11"/>
    <w:rsid w:val="00443E9F"/>
    <w:rsid w:val="004510FF"/>
    <w:rsid w:val="00452B8C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65B6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4F337F"/>
    <w:rsid w:val="005065D3"/>
    <w:rsid w:val="00512163"/>
    <w:rsid w:val="005142FB"/>
    <w:rsid w:val="005175FF"/>
    <w:rsid w:val="005375E6"/>
    <w:rsid w:val="00540E51"/>
    <w:rsid w:val="005503C8"/>
    <w:rsid w:val="005511D1"/>
    <w:rsid w:val="00552925"/>
    <w:rsid w:val="00565E63"/>
    <w:rsid w:val="005715AA"/>
    <w:rsid w:val="00582DB1"/>
    <w:rsid w:val="00594DA7"/>
    <w:rsid w:val="005A19A0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3FDE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C61CF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2E7B"/>
    <w:rsid w:val="00755A32"/>
    <w:rsid w:val="00756229"/>
    <w:rsid w:val="007578C8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D2C74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2F5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2FEE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6EDB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657ED"/>
    <w:rsid w:val="00A819C8"/>
    <w:rsid w:val="00A8322E"/>
    <w:rsid w:val="00A95B9D"/>
    <w:rsid w:val="00AA1B25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72D8D"/>
    <w:rsid w:val="00B92A24"/>
    <w:rsid w:val="00B941FF"/>
    <w:rsid w:val="00BA5951"/>
    <w:rsid w:val="00BB60C8"/>
    <w:rsid w:val="00BC2FE8"/>
    <w:rsid w:val="00BC4DE3"/>
    <w:rsid w:val="00BC61BD"/>
    <w:rsid w:val="00BC6E11"/>
    <w:rsid w:val="00BD2A2C"/>
    <w:rsid w:val="00BD5C0F"/>
    <w:rsid w:val="00BD6EDA"/>
    <w:rsid w:val="00BE23CD"/>
    <w:rsid w:val="00BE5CEC"/>
    <w:rsid w:val="00BF3598"/>
    <w:rsid w:val="00BF747C"/>
    <w:rsid w:val="00C009B5"/>
    <w:rsid w:val="00C032A2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8057C"/>
    <w:rsid w:val="00C90B73"/>
    <w:rsid w:val="00C96671"/>
    <w:rsid w:val="00CB012A"/>
    <w:rsid w:val="00CB0F51"/>
    <w:rsid w:val="00CB2383"/>
    <w:rsid w:val="00CB323F"/>
    <w:rsid w:val="00CB68A0"/>
    <w:rsid w:val="00CC3A1C"/>
    <w:rsid w:val="00CD11CC"/>
    <w:rsid w:val="00CE573C"/>
    <w:rsid w:val="00CE625A"/>
    <w:rsid w:val="00D03C3C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3103"/>
    <w:rsid w:val="00D751B7"/>
    <w:rsid w:val="00D83307"/>
    <w:rsid w:val="00D86F4A"/>
    <w:rsid w:val="00D91D9A"/>
    <w:rsid w:val="00DC3686"/>
    <w:rsid w:val="00DD311B"/>
    <w:rsid w:val="00DD361B"/>
    <w:rsid w:val="00DE0081"/>
    <w:rsid w:val="00DE2268"/>
    <w:rsid w:val="00DE653C"/>
    <w:rsid w:val="00DF0930"/>
    <w:rsid w:val="00DF152D"/>
    <w:rsid w:val="00DF1ACB"/>
    <w:rsid w:val="00DF779D"/>
    <w:rsid w:val="00E1158C"/>
    <w:rsid w:val="00E228AB"/>
    <w:rsid w:val="00E2446C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47732"/>
    <w:rsid w:val="00F51F00"/>
    <w:rsid w:val="00F520AE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12A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6C88D-52DB-4A83-93DB-06E2A0EF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</TotalTime>
  <Pages>3</Pages>
  <Words>330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3</cp:revision>
  <cp:lastPrinted>2025-11-12T08:34:00Z</cp:lastPrinted>
  <dcterms:created xsi:type="dcterms:W3CDTF">2026-03-23T11:38:00Z</dcterms:created>
  <dcterms:modified xsi:type="dcterms:W3CDTF">2026-03-23T12:01:00Z</dcterms:modified>
</cp:coreProperties>
</file>